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F5C51" w14:textId="076F068A" w:rsidR="007C43FC" w:rsidRPr="00213042" w:rsidRDefault="00CC4573" w:rsidP="00213042">
      <w:pPr>
        <w:pStyle w:val="Nagwek2"/>
        <w:ind w:right="50"/>
        <w:jc w:val="right"/>
        <w:rPr>
          <w:rFonts w:ascii="Arial" w:hAnsi="Arial" w:cs="Arial"/>
          <w:b w:val="0"/>
          <w:i w:val="0"/>
          <w:iCs w:val="0"/>
          <w:sz w:val="18"/>
          <w:szCs w:val="18"/>
        </w:rPr>
      </w:pPr>
      <w:r w:rsidRPr="00213042">
        <w:rPr>
          <w:rFonts w:ascii="Arial" w:hAnsi="Arial" w:cs="Arial"/>
          <w:b w:val="0"/>
          <w:i w:val="0"/>
          <w:iCs w:val="0"/>
          <w:sz w:val="18"/>
          <w:szCs w:val="18"/>
        </w:rPr>
        <w:t xml:space="preserve">Załącznik nr </w:t>
      </w:r>
      <w:r w:rsidR="00B44DFC">
        <w:rPr>
          <w:rFonts w:ascii="Arial" w:hAnsi="Arial" w:cs="Arial"/>
          <w:b w:val="0"/>
          <w:i w:val="0"/>
          <w:iCs w:val="0"/>
          <w:sz w:val="18"/>
          <w:szCs w:val="18"/>
        </w:rPr>
        <w:t>4a</w:t>
      </w:r>
      <w:r w:rsidR="007C43FC" w:rsidRPr="00213042">
        <w:rPr>
          <w:rFonts w:ascii="Arial" w:hAnsi="Arial" w:cs="Arial"/>
          <w:b w:val="0"/>
          <w:i w:val="0"/>
          <w:iCs w:val="0"/>
          <w:sz w:val="18"/>
          <w:szCs w:val="18"/>
        </w:rPr>
        <w:t xml:space="preserve"> do </w:t>
      </w:r>
      <w:r w:rsidR="00B44DFC">
        <w:rPr>
          <w:rFonts w:ascii="Arial" w:hAnsi="Arial" w:cs="Arial"/>
          <w:b w:val="0"/>
          <w:i w:val="0"/>
          <w:iCs w:val="0"/>
          <w:sz w:val="18"/>
          <w:szCs w:val="18"/>
        </w:rPr>
        <w:t>U</w:t>
      </w:r>
      <w:r w:rsidR="007C43FC" w:rsidRPr="00213042">
        <w:rPr>
          <w:rFonts w:ascii="Arial" w:hAnsi="Arial" w:cs="Arial"/>
          <w:b w:val="0"/>
          <w:i w:val="0"/>
          <w:iCs w:val="0"/>
          <w:sz w:val="18"/>
          <w:szCs w:val="18"/>
        </w:rPr>
        <w:t>mowy nr ___________________________</w:t>
      </w:r>
    </w:p>
    <w:p w14:paraId="7D8555A1" w14:textId="77777777" w:rsidR="007C43FC" w:rsidRDefault="007C43FC" w:rsidP="007C43FC">
      <w:pPr>
        <w:pStyle w:val="Tytu"/>
        <w:spacing w:line="360" w:lineRule="auto"/>
        <w:rPr>
          <w:sz w:val="24"/>
        </w:rPr>
      </w:pPr>
    </w:p>
    <w:p w14:paraId="7F330941" w14:textId="17971D7D" w:rsidR="007C43FC" w:rsidRPr="00D63904" w:rsidRDefault="007C43FC" w:rsidP="007C43FC">
      <w:pPr>
        <w:pStyle w:val="Tytu"/>
        <w:spacing w:line="360" w:lineRule="auto"/>
        <w:rPr>
          <w:b w:val="0"/>
          <w:sz w:val="24"/>
        </w:rPr>
      </w:pPr>
      <w:r w:rsidRPr="00D63904">
        <w:rPr>
          <w:sz w:val="24"/>
        </w:rPr>
        <w:t>PROTOKÓŁ</w:t>
      </w:r>
      <w:r w:rsidR="000A1674">
        <w:rPr>
          <w:sz w:val="24"/>
        </w:rPr>
        <w:t xml:space="preserve"> nr: </w:t>
      </w:r>
      <w:r w:rsidR="00B44DFC">
        <w:rPr>
          <w:sz w:val="24"/>
        </w:rPr>
        <w:t>…………………..</w:t>
      </w:r>
    </w:p>
    <w:p w14:paraId="12A89F8E" w14:textId="666CAC48" w:rsidR="00B44DFC" w:rsidRDefault="007C43FC" w:rsidP="00B44DFC">
      <w:pPr>
        <w:pStyle w:val="Tytu"/>
        <w:rPr>
          <w:b w:val="0"/>
          <w:sz w:val="24"/>
        </w:rPr>
      </w:pPr>
      <w:r w:rsidRPr="00D63904">
        <w:rPr>
          <w:sz w:val="24"/>
        </w:rPr>
        <w:t>Odbioru końcowego</w:t>
      </w:r>
      <w:r w:rsidR="003A17BF">
        <w:rPr>
          <w:sz w:val="24"/>
        </w:rPr>
        <w:t>/częściowego</w:t>
      </w:r>
      <w:r w:rsidRPr="00D63904">
        <w:rPr>
          <w:sz w:val="24"/>
        </w:rPr>
        <w:t xml:space="preserve"> i przekazania do eksploatacji (obiektu) zadania</w:t>
      </w:r>
    </w:p>
    <w:p w14:paraId="63F707E9" w14:textId="489C0486" w:rsidR="007C43FC" w:rsidRPr="00D63904" w:rsidRDefault="007C43FC" w:rsidP="00B44DFC">
      <w:pPr>
        <w:pStyle w:val="Tytu"/>
        <w:rPr>
          <w:b w:val="0"/>
          <w:sz w:val="24"/>
        </w:rPr>
      </w:pPr>
      <w:r w:rsidRPr="00D63904">
        <w:rPr>
          <w:b w:val="0"/>
          <w:sz w:val="24"/>
        </w:rPr>
        <w:t>sporządzony w dniu …………………….. w.................................................</w:t>
      </w:r>
    </w:p>
    <w:p w14:paraId="16F754E2" w14:textId="77777777" w:rsidR="007C43FC" w:rsidRPr="00D63904" w:rsidRDefault="007C43FC" w:rsidP="00B44DFC">
      <w:pPr>
        <w:pStyle w:val="Tytu"/>
        <w:rPr>
          <w:b w:val="0"/>
          <w:sz w:val="24"/>
        </w:rPr>
      </w:pPr>
    </w:p>
    <w:p w14:paraId="29801069" w14:textId="77777777" w:rsidR="007C43FC" w:rsidRPr="000A1674" w:rsidRDefault="007C43FC" w:rsidP="007C43FC">
      <w:pPr>
        <w:rPr>
          <w:rFonts w:ascii="Times New Roman" w:hAnsi="Times New Roman"/>
        </w:rPr>
      </w:pPr>
      <w:r w:rsidRPr="000A1674">
        <w:rPr>
          <w:rFonts w:ascii="Times New Roman" w:hAnsi="Times New Roman"/>
        </w:rPr>
        <w:t xml:space="preserve">Do umowy Nr .............................................................. z dnia …………….................. </w:t>
      </w:r>
    </w:p>
    <w:p w14:paraId="3102495D" w14:textId="77777777" w:rsidR="007C43FC" w:rsidRPr="000A1674" w:rsidRDefault="007C43FC" w:rsidP="007C43FC">
      <w:pPr>
        <w:rPr>
          <w:rFonts w:ascii="Times New Roman" w:hAnsi="Times New Roman"/>
        </w:rPr>
      </w:pPr>
      <w:r w:rsidRPr="000A1674">
        <w:rPr>
          <w:rFonts w:ascii="Times New Roman" w:hAnsi="Times New Roman"/>
        </w:rPr>
        <w:t xml:space="preserve">Zlecenie   Nr ............................................. z dnia …………………...............  </w:t>
      </w:r>
    </w:p>
    <w:p w14:paraId="3FC5379F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0BF3A981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Skład komisji odbioru </w:t>
      </w:r>
    </w:p>
    <w:p w14:paraId="1DBA6C11" w14:textId="77777777" w:rsidR="007C43FC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Przedstawiciele Zamawiającego: </w:t>
      </w:r>
    </w:p>
    <w:p w14:paraId="13D0967B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Przewodniczący…………………………………………………………….................</w:t>
      </w:r>
      <w:r w:rsidR="000A1674">
        <w:rPr>
          <w:b w:val="0"/>
          <w:sz w:val="24"/>
        </w:rPr>
        <w:t>....</w:t>
      </w:r>
      <w:r w:rsidRPr="00D63904">
        <w:rPr>
          <w:b w:val="0"/>
          <w:sz w:val="24"/>
        </w:rPr>
        <w:t>....</w:t>
      </w:r>
    </w:p>
    <w:p w14:paraId="4429990B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</w:t>
      </w:r>
    </w:p>
    <w:p w14:paraId="0AE102DB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użytkownika:…………………………………………....................</w:t>
      </w:r>
      <w:r w:rsidR="000A1674">
        <w:rPr>
          <w:b w:val="0"/>
          <w:sz w:val="24"/>
        </w:rPr>
        <w:t>......</w:t>
      </w:r>
      <w:r w:rsidRPr="00D63904">
        <w:rPr>
          <w:b w:val="0"/>
          <w:sz w:val="24"/>
        </w:rPr>
        <w:t>......</w:t>
      </w:r>
    </w:p>
    <w:p w14:paraId="75374673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</w:t>
      </w:r>
    </w:p>
    <w:p w14:paraId="6496A123" w14:textId="77777777" w:rsidR="007C43FC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Wykonawcy...................................................................................</w:t>
      </w:r>
      <w:r>
        <w:rPr>
          <w:b w:val="0"/>
          <w:sz w:val="24"/>
        </w:rPr>
        <w:t>.......</w:t>
      </w:r>
      <w:r w:rsidRPr="00D63904">
        <w:rPr>
          <w:b w:val="0"/>
          <w:sz w:val="24"/>
        </w:rPr>
        <w:t>..</w:t>
      </w:r>
      <w:r w:rsidRPr="00D63904">
        <w:rPr>
          <w:b w:val="0"/>
          <w:sz w:val="24"/>
        </w:rPr>
        <w:br/>
        <w:t>..................................................................................................................................</w:t>
      </w:r>
      <w:r>
        <w:rPr>
          <w:b w:val="0"/>
          <w:sz w:val="24"/>
        </w:rPr>
        <w:t>.</w:t>
      </w:r>
      <w:r w:rsidR="000A1674">
        <w:rPr>
          <w:b w:val="0"/>
          <w:sz w:val="24"/>
        </w:rPr>
        <w:t>.......</w:t>
      </w:r>
      <w:r>
        <w:rPr>
          <w:b w:val="0"/>
          <w:sz w:val="24"/>
        </w:rPr>
        <w:t>.......</w:t>
      </w:r>
    </w:p>
    <w:p w14:paraId="01B0A332" w14:textId="77777777" w:rsidR="007C43FC" w:rsidRDefault="007C43FC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Przedstawiciele Podwykonawcy  …………………………………………………………...</w:t>
      </w:r>
    </w:p>
    <w:p w14:paraId="707162B8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……………………………………………………………………………………………….</w:t>
      </w:r>
    </w:p>
    <w:p w14:paraId="48E51778" w14:textId="77777777" w:rsidR="007C43FC" w:rsidRDefault="000A1674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Inne osoby obecne przy odbiorze: ………………………………………………………….</w:t>
      </w:r>
    </w:p>
    <w:p w14:paraId="17C23348" w14:textId="77777777" w:rsidR="000A1674" w:rsidRDefault="000A1674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………………………………………………………………………………………………</w:t>
      </w:r>
    </w:p>
    <w:p w14:paraId="10361F16" w14:textId="77777777" w:rsidR="000A1674" w:rsidRDefault="000A1674" w:rsidP="007C43FC">
      <w:pPr>
        <w:pStyle w:val="Tytu"/>
        <w:ind w:left="360"/>
        <w:jc w:val="left"/>
        <w:rPr>
          <w:b w:val="0"/>
          <w:sz w:val="24"/>
        </w:rPr>
      </w:pPr>
      <w:r>
        <w:rPr>
          <w:b w:val="0"/>
          <w:sz w:val="24"/>
        </w:rPr>
        <w:t>Komisja odbioru powołana przez ……………………. Pismem nr …………………… z dnia ………………………..</w:t>
      </w:r>
    </w:p>
    <w:p w14:paraId="07533EE0" w14:textId="77777777" w:rsidR="000A1674" w:rsidRDefault="000A1674" w:rsidP="007C43FC">
      <w:pPr>
        <w:pStyle w:val="Tytu"/>
        <w:ind w:left="360"/>
        <w:jc w:val="left"/>
        <w:rPr>
          <w:b w:val="0"/>
          <w:sz w:val="24"/>
        </w:rPr>
      </w:pPr>
    </w:p>
    <w:p w14:paraId="1F9FCD7A" w14:textId="77777777" w:rsidR="000A1674" w:rsidRDefault="000A1674" w:rsidP="000A1674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>
        <w:rPr>
          <w:b w:val="0"/>
          <w:sz w:val="24"/>
        </w:rPr>
        <w:t xml:space="preserve">Komisji odbioru przedłożono następujące dokumenty: </w:t>
      </w:r>
    </w:p>
    <w:p w14:paraId="509A7A57" w14:textId="77777777" w:rsidR="000A1674" w:rsidRDefault="000A1674" w:rsidP="000A1674">
      <w:pPr>
        <w:pStyle w:val="Tytu"/>
        <w:numPr>
          <w:ilvl w:val="0"/>
          <w:numId w:val="64"/>
        </w:numPr>
        <w:jc w:val="left"/>
        <w:rPr>
          <w:b w:val="0"/>
          <w:sz w:val="24"/>
        </w:rPr>
      </w:pPr>
      <w:r>
        <w:rPr>
          <w:b w:val="0"/>
          <w:sz w:val="24"/>
        </w:rPr>
        <w:t>…………………………….</w:t>
      </w:r>
    </w:p>
    <w:p w14:paraId="51543E36" w14:textId="77777777" w:rsidR="000A1674" w:rsidRDefault="000A1674" w:rsidP="000A1674">
      <w:pPr>
        <w:pStyle w:val="Tytu"/>
        <w:numPr>
          <w:ilvl w:val="0"/>
          <w:numId w:val="64"/>
        </w:numPr>
        <w:jc w:val="left"/>
        <w:rPr>
          <w:b w:val="0"/>
          <w:sz w:val="24"/>
        </w:rPr>
      </w:pPr>
      <w:r>
        <w:rPr>
          <w:b w:val="0"/>
          <w:sz w:val="24"/>
        </w:rPr>
        <w:t>…………………………….</w:t>
      </w:r>
    </w:p>
    <w:p w14:paraId="27E378F5" w14:textId="77777777" w:rsidR="000A1674" w:rsidRDefault="000A1674" w:rsidP="000A1674">
      <w:pPr>
        <w:pStyle w:val="Tytu"/>
        <w:numPr>
          <w:ilvl w:val="0"/>
          <w:numId w:val="64"/>
        </w:numPr>
        <w:jc w:val="left"/>
        <w:rPr>
          <w:b w:val="0"/>
          <w:sz w:val="24"/>
        </w:rPr>
      </w:pPr>
      <w:r>
        <w:rPr>
          <w:b w:val="0"/>
          <w:sz w:val="24"/>
        </w:rPr>
        <w:t>Inne dokumenty…………...</w:t>
      </w:r>
    </w:p>
    <w:p w14:paraId="5CA41296" w14:textId="77777777" w:rsidR="000A1674" w:rsidRPr="00D63904" w:rsidRDefault="000A1674" w:rsidP="007C43FC">
      <w:pPr>
        <w:pStyle w:val="Tytu"/>
        <w:ind w:left="360"/>
        <w:jc w:val="left"/>
        <w:rPr>
          <w:b w:val="0"/>
          <w:sz w:val="24"/>
        </w:rPr>
      </w:pPr>
    </w:p>
    <w:p w14:paraId="1D69FE8E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Charakterystyka odbieranych robót / faz robót / z określeniem :</w:t>
      </w:r>
    </w:p>
    <w:p w14:paraId="06573CF2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Zakresu robót .........................................................................................................</w:t>
      </w:r>
      <w:r w:rsidRPr="00D63904">
        <w:rPr>
          <w:b w:val="0"/>
          <w:sz w:val="24"/>
        </w:rPr>
        <w:br/>
        <w:t>…………………………………………………………………………………………………………………….……...………………………………………………………………………………..…………...…………………………………………………………............</w:t>
      </w:r>
    </w:p>
    <w:p w14:paraId="5BC9BB99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Ilość zrealizowanych robót  / km,  jednostki rozjazdowych, sztuki, komplety, itp. </w:t>
      </w:r>
    </w:p>
    <w:p w14:paraId="652EB273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…………………….……...………………………………………………………………………………..…………...…………………………………………………………............</w:t>
      </w:r>
    </w:p>
    <w:p w14:paraId="4B80C5C3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…………………….……...………………………………………………………………………………..…………...…………………………………………………………............</w:t>
      </w:r>
    </w:p>
    <w:p w14:paraId="262F9778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Materiał powierzony Wykonawcy (ilość) </w:t>
      </w:r>
    </w:p>
    <w:p w14:paraId="0AD290F7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</w:t>
      </w:r>
      <w:r>
        <w:rPr>
          <w:b w:val="0"/>
          <w:sz w:val="24"/>
        </w:rPr>
        <w:t>…………………………………………………………………………………………………</w:t>
      </w:r>
      <w:r w:rsidRPr="00D63904">
        <w:rPr>
          <w:b w:val="0"/>
          <w:sz w:val="24"/>
        </w:rPr>
        <w:t>……….……...………………………………………………………………………………..…………...…………………………………………………………............</w:t>
      </w:r>
    </w:p>
    <w:p w14:paraId="4B101A50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Szczegółowy zakres robót ujęty został w książce obmiarów / kosztorysie powykonawczym*, będącym załącznikiem do niniejszego protokołu odbioru.</w:t>
      </w:r>
    </w:p>
    <w:p w14:paraId="43CE4CF3" w14:textId="77777777" w:rsidR="007C43FC" w:rsidRDefault="007C43FC" w:rsidP="007C43FC">
      <w:pPr>
        <w:pStyle w:val="Tytu"/>
        <w:jc w:val="left"/>
        <w:rPr>
          <w:b w:val="0"/>
          <w:sz w:val="24"/>
        </w:rPr>
      </w:pPr>
    </w:p>
    <w:p w14:paraId="5C6AD09B" w14:textId="77777777" w:rsidR="000A1674" w:rsidRPr="000A1674" w:rsidRDefault="000A1674" w:rsidP="000A1674">
      <w:pPr>
        <w:pStyle w:val="Tytu"/>
        <w:rPr>
          <w:sz w:val="24"/>
          <w:u w:val="single"/>
        </w:rPr>
      </w:pPr>
      <w:r w:rsidRPr="000A1674">
        <w:rPr>
          <w:sz w:val="24"/>
          <w:u w:val="single"/>
        </w:rPr>
        <w:t>CZĘŚĆ II</w:t>
      </w:r>
    </w:p>
    <w:p w14:paraId="08D1AB58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Na podstawie przedłożonych dokumentów i pomiarów powykonawczych dostarczonych przez Wykonawcę, po zapoznaniu się z przedmiotem odbioru  komisja odbioru stwierdza:    </w:t>
      </w:r>
      <w:r w:rsidRPr="00D63904">
        <w:rPr>
          <w:b w:val="0"/>
          <w:sz w:val="24"/>
        </w:rPr>
        <w:lastRenderedPageBreak/>
        <w:t xml:space="preserve">* zgodność / niezgodność, wykonanych robót z dokumentacją / zleceniem, </w:t>
      </w:r>
      <w:r w:rsidR="00E4294C">
        <w:rPr>
          <w:b w:val="0"/>
          <w:sz w:val="24"/>
        </w:rPr>
        <w:t>oraz stwierdza że zakres robót został wykonany i nadaje się do przekazania do dalszej fazy robót</w:t>
      </w:r>
    </w:p>
    <w:p w14:paraId="6EA70B0F" w14:textId="77777777" w:rsidR="007C43FC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</w:t>
      </w:r>
      <w:r w:rsidR="00E4294C">
        <w:rPr>
          <w:b w:val="0"/>
          <w:sz w:val="24"/>
        </w:rPr>
        <w:t>...............</w:t>
      </w:r>
    </w:p>
    <w:p w14:paraId="19603237" w14:textId="77777777" w:rsidR="007C43FC" w:rsidRPr="001A4283" w:rsidRDefault="007C43FC" w:rsidP="007C43FC">
      <w:pPr>
        <w:pStyle w:val="Tytu"/>
        <w:ind w:left="360"/>
        <w:jc w:val="left"/>
        <w:rPr>
          <w:b w:val="0"/>
          <w:sz w:val="22"/>
          <w:szCs w:val="22"/>
        </w:rPr>
      </w:pPr>
    </w:p>
    <w:p w14:paraId="1A7333E3" w14:textId="77777777" w:rsidR="007C43FC" w:rsidRPr="00685288" w:rsidRDefault="007C43FC" w:rsidP="007C43FC">
      <w:pPr>
        <w:spacing w:line="360" w:lineRule="auto"/>
        <w:ind w:left="330"/>
        <w:rPr>
          <w:rFonts w:ascii="Arial" w:hAnsi="Arial"/>
          <w:sz w:val="20"/>
          <w:szCs w:val="20"/>
        </w:rPr>
      </w:pPr>
      <w:r w:rsidRPr="00E4294C">
        <w:rPr>
          <w:rFonts w:ascii="Times New Roman" w:hAnsi="Times New Roman"/>
        </w:rPr>
        <w:t>Powód odmowy przyjęcia Robót przez zamawiającego:</w:t>
      </w:r>
      <w:r w:rsidRPr="00685288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  </w:t>
      </w:r>
      <w:r w:rsidRPr="00685288"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/>
          <w:sz w:val="20"/>
          <w:szCs w:val="20"/>
        </w:rPr>
        <w:t>…………………………………………………………………….……</w:t>
      </w:r>
    </w:p>
    <w:p w14:paraId="509A3F04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>
        <w:rPr>
          <w:b w:val="0"/>
          <w:sz w:val="24"/>
        </w:rPr>
        <w:t xml:space="preserve">     </w:t>
      </w:r>
      <w:r w:rsidRPr="00D63904">
        <w:rPr>
          <w:b w:val="0"/>
          <w:sz w:val="24"/>
        </w:rPr>
        <w:t xml:space="preserve"> dokonano odbioru robót (z uwagami / bez uwag* )</w:t>
      </w:r>
    </w:p>
    <w:p w14:paraId="48705518" w14:textId="77777777" w:rsidR="007C43FC" w:rsidRPr="00D63904" w:rsidRDefault="007C43FC" w:rsidP="007C43FC">
      <w:pPr>
        <w:pStyle w:val="Tytu"/>
        <w:numPr>
          <w:ilvl w:val="0"/>
          <w:numId w:val="58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 xml:space="preserve">/ </w:t>
      </w:r>
      <w:r w:rsidRPr="00D63904">
        <w:rPr>
          <w:b w:val="0"/>
          <w:i/>
          <w:sz w:val="24"/>
        </w:rPr>
        <w:t>wymienić wady i niedoróbki  oraz termin ich usunięcia</w:t>
      </w:r>
      <w:r w:rsidRPr="00D63904">
        <w:rPr>
          <w:b w:val="0"/>
          <w:sz w:val="24"/>
        </w:rPr>
        <w:t xml:space="preserve"> / ..………………………………................................................................................</w:t>
      </w:r>
    </w:p>
    <w:p w14:paraId="187D4EFD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……………………………………………………………………………………………..</w:t>
      </w:r>
    </w:p>
    <w:p w14:paraId="1A4C0E83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b) odbioru robót nie dokonano z powodu: ……………………………………………………….....................................................</w:t>
      </w:r>
    </w:p>
    <w:p w14:paraId="72D57FD1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</w:t>
      </w:r>
    </w:p>
    <w:p w14:paraId="03957907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………………………………………………………………………………………………</w:t>
      </w:r>
    </w:p>
    <w:p w14:paraId="1850BE03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Terminowość wykonania zadania:</w:t>
      </w:r>
    </w:p>
    <w:p w14:paraId="6C9642F7" w14:textId="77777777" w:rsidR="007C43FC" w:rsidRPr="00D63904" w:rsidRDefault="007C43FC" w:rsidP="007C43FC">
      <w:pPr>
        <w:pStyle w:val="Tytu"/>
        <w:numPr>
          <w:ilvl w:val="0"/>
          <w:numId w:val="57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termin przekazania placu budowy:………………………………….......................</w:t>
      </w:r>
    </w:p>
    <w:p w14:paraId="5B9401AE" w14:textId="77777777" w:rsidR="007C43FC" w:rsidRPr="00D63904" w:rsidRDefault="007C43FC" w:rsidP="007C43FC">
      <w:pPr>
        <w:pStyle w:val="Tytu"/>
        <w:numPr>
          <w:ilvl w:val="0"/>
          <w:numId w:val="57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termin rozpoczęcia robót:………………………………………..............................</w:t>
      </w:r>
    </w:p>
    <w:p w14:paraId="5811451B" w14:textId="77777777" w:rsidR="007C43FC" w:rsidRPr="00D63904" w:rsidRDefault="007C43FC" w:rsidP="007C43FC">
      <w:pPr>
        <w:pStyle w:val="Tytu"/>
        <w:numPr>
          <w:ilvl w:val="0"/>
          <w:numId w:val="57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termin zakończenia robót:……………………………………...............................</w:t>
      </w:r>
    </w:p>
    <w:p w14:paraId="2994EEEF" w14:textId="77777777" w:rsidR="007C43FC" w:rsidRPr="00D63904" w:rsidRDefault="007C43FC" w:rsidP="007C43FC">
      <w:pPr>
        <w:pStyle w:val="Tytu"/>
        <w:numPr>
          <w:ilvl w:val="0"/>
          <w:numId w:val="57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opóźnienia wykonania robót...............................................................................</w:t>
      </w:r>
    </w:p>
    <w:p w14:paraId="519EFD4C" w14:textId="77777777" w:rsidR="007C43FC" w:rsidRPr="00D63904" w:rsidRDefault="007C43FC" w:rsidP="007C43FC">
      <w:pPr>
        <w:pStyle w:val="Tytu"/>
        <w:ind w:left="720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</w:t>
      </w:r>
    </w:p>
    <w:p w14:paraId="5B682878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Komisja odbioru ocenia jakość wykonanego (obiektu) zadania:…………………………….............................................................................</w:t>
      </w:r>
    </w:p>
    <w:p w14:paraId="45E577F5" w14:textId="77777777" w:rsidR="007C43FC" w:rsidRPr="00D63904" w:rsidRDefault="007C43FC" w:rsidP="007C43FC">
      <w:pPr>
        <w:pStyle w:val="Tytu"/>
        <w:ind w:firstLine="360"/>
        <w:jc w:val="left"/>
        <w:rPr>
          <w:b w:val="0"/>
          <w:sz w:val="24"/>
        </w:rPr>
      </w:pPr>
      <w:r w:rsidRPr="00D63904">
        <w:rPr>
          <w:b w:val="0"/>
          <w:sz w:val="24"/>
        </w:rPr>
        <w:t>….……………………………………………………………………………………………</w:t>
      </w:r>
    </w:p>
    <w:p w14:paraId="0F37CF38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Obiekt oddaje się do eksploatacji z następującymi warunkami:...............................</w:t>
      </w:r>
    </w:p>
    <w:p w14:paraId="6B154952" w14:textId="77777777" w:rsidR="007C43FC" w:rsidRPr="00D63904" w:rsidRDefault="007C43FC" w:rsidP="007C43FC">
      <w:pPr>
        <w:pStyle w:val="Tytu"/>
        <w:ind w:left="360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</w:t>
      </w:r>
    </w:p>
    <w:p w14:paraId="2AAAAE8D" w14:textId="77777777" w:rsidR="007C43FC" w:rsidRPr="00D63904" w:rsidRDefault="007C43FC" w:rsidP="007C43FC">
      <w:pPr>
        <w:pStyle w:val="Tytu"/>
        <w:ind w:firstLine="360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</w:t>
      </w:r>
    </w:p>
    <w:p w14:paraId="70F71017" w14:textId="77777777" w:rsidR="007C43FC" w:rsidRPr="00D63904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Gwarancja na wykonane roboty obowiązuje do .........................................</w:t>
      </w:r>
      <w:r>
        <w:rPr>
          <w:b w:val="0"/>
          <w:sz w:val="24"/>
        </w:rPr>
        <w:t>........</w:t>
      </w:r>
      <w:r w:rsidRPr="00D63904">
        <w:rPr>
          <w:b w:val="0"/>
          <w:sz w:val="24"/>
        </w:rPr>
        <w:t>.............. Rękojmia na wykonane roboty obowiązuje do .......................................................</w:t>
      </w:r>
    </w:p>
    <w:p w14:paraId="51313D63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690CE2B1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Niniejszy protokół upoważnia / nie upoważnia* Wykonawcę do wystawienia faktury VAT.</w:t>
      </w:r>
    </w:p>
    <w:p w14:paraId="2E619770" w14:textId="77777777" w:rsidR="007C43FC" w:rsidRDefault="007C43FC" w:rsidP="007C43FC">
      <w:pPr>
        <w:pStyle w:val="Tytu"/>
        <w:numPr>
          <w:ilvl w:val="0"/>
          <w:numId w:val="56"/>
        </w:numPr>
        <w:jc w:val="left"/>
        <w:rPr>
          <w:b w:val="0"/>
          <w:sz w:val="24"/>
        </w:rPr>
      </w:pPr>
      <w:r w:rsidRPr="00D63904">
        <w:rPr>
          <w:b w:val="0"/>
          <w:sz w:val="24"/>
        </w:rPr>
        <w:t>Wartość robót wg książki obmiarów / kosztorysu powykonawczego* wynosi : .........................................................................................................................................</w:t>
      </w:r>
    </w:p>
    <w:p w14:paraId="70FB762E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79F1C263" w14:textId="77777777" w:rsidR="007C43FC" w:rsidRPr="00E4294C" w:rsidRDefault="007C43FC" w:rsidP="00E4294C">
      <w:pPr>
        <w:spacing w:line="360" w:lineRule="auto"/>
        <w:ind w:left="3119"/>
        <w:rPr>
          <w:rFonts w:ascii="Times New Roman" w:hAnsi="Times New Roman"/>
        </w:rPr>
      </w:pPr>
      <w:r w:rsidRPr="00E4294C">
        <w:rPr>
          <w:rFonts w:ascii="Times New Roman" w:hAnsi="Times New Roman"/>
        </w:rPr>
        <w:t>dotychczas zafakturowano (przy dopuszczeniu odbiorów częściowych) : .................................................................</w:t>
      </w:r>
    </w:p>
    <w:p w14:paraId="4ABB3D96" w14:textId="77777777" w:rsidR="007C43FC" w:rsidRPr="00E4294C" w:rsidRDefault="007C43FC" w:rsidP="00E4294C">
      <w:pPr>
        <w:spacing w:line="360" w:lineRule="auto"/>
        <w:ind w:left="3119"/>
        <w:rPr>
          <w:rFonts w:ascii="Times New Roman" w:hAnsi="Times New Roman"/>
        </w:rPr>
      </w:pPr>
      <w:r w:rsidRPr="00E4294C">
        <w:rPr>
          <w:rFonts w:ascii="Times New Roman" w:hAnsi="Times New Roman"/>
        </w:rPr>
        <w:t>do zafakturowania :............................................................</w:t>
      </w:r>
    </w:p>
    <w:p w14:paraId="0C367372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Podpisy członków komisji:</w:t>
      </w:r>
    </w:p>
    <w:p w14:paraId="1FF788A0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76411C0B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Zamawiającego:</w:t>
      </w:r>
    </w:p>
    <w:p w14:paraId="3ADDBB7F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676EC762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Przewodniczący komisji: ............................................................................................</w:t>
      </w:r>
    </w:p>
    <w:p w14:paraId="1FE3E90C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użytkownika:.......................................................................................</w:t>
      </w:r>
    </w:p>
    <w:p w14:paraId="05704129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3E808687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63B5D191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Przedstawiciele Wykonawcy .......................................................................................</w:t>
      </w:r>
    </w:p>
    <w:p w14:paraId="5135906D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0EF27CE4" w14:textId="77777777" w:rsidR="007C43FC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07AE01C3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>
        <w:rPr>
          <w:b w:val="0"/>
          <w:sz w:val="24"/>
        </w:rPr>
        <w:t>Przedstawiciele Podwykonawcy</w:t>
      </w:r>
      <w:r w:rsidRPr="00D63904">
        <w:rPr>
          <w:b w:val="0"/>
          <w:sz w:val="24"/>
        </w:rPr>
        <w:t>.......................................................................................</w:t>
      </w:r>
    </w:p>
    <w:p w14:paraId="39863B88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6DA691E4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......................................................................................................................................</w:t>
      </w:r>
    </w:p>
    <w:p w14:paraId="2A37CE97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39FD4CF3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Załączniki: ………………………………………………………………………………………..............</w:t>
      </w:r>
    </w:p>
    <w:p w14:paraId="457DD4CD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  <w:r w:rsidRPr="00D63904">
        <w:rPr>
          <w:b w:val="0"/>
          <w:sz w:val="24"/>
        </w:rPr>
        <w:t>.....................................................................................................................................</w:t>
      </w:r>
    </w:p>
    <w:p w14:paraId="0759A41A" w14:textId="77777777" w:rsidR="007C43FC" w:rsidRPr="00D63904" w:rsidRDefault="007C43FC" w:rsidP="007C43FC">
      <w:pPr>
        <w:pStyle w:val="Tytu"/>
        <w:jc w:val="left"/>
        <w:rPr>
          <w:b w:val="0"/>
          <w:sz w:val="24"/>
        </w:rPr>
      </w:pPr>
    </w:p>
    <w:p w14:paraId="14F934F1" w14:textId="77777777" w:rsidR="007C43FC" w:rsidRDefault="007C43FC" w:rsidP="007C43FC">
      <w:pPr>
        <w:pStyle w:val="Tytu"/>
        <w:jc w:val="left"/>
        <w:rPr>
          <w:b w:val="0"/>
          <w:sz w:val="24"/>
        </w:rPr>
      </w:pPr>
      <w:r>
        <w:rPr>
          <w:b w:val="0"/>
          <w:sz w:val="24"/>
        </w:rPr>
        <w:t>Rozdzielnik:</w:t>
      </w:r>
    </w:p>
    <w:p w14:paraId="3770BD92" w14:textId="77777777" w:rsidR="007C43FC" w:rsidRDefault="007C43FC" w:rsidP="007C43FC">
      <w:pPr>
        <w:pStyle w:val="Tytu"/>
        <w:jc w:val="left"/>
        <w:rPr>
          <w:b w:val="0"/>
          <w:sz w:val="24"/>
        </w:rPr>
      </w:pPr>
      <w:r w:rsidRPr="00D638E5">
        <w:rPr>
          <w:b w:val="0"/>
          <w:sz w:val="24"/>
        </w:rPr>
        <w:t>*/ - niepotrzebne skreślić.</w:t>
      </w:r>
    </w:p>
    <w:sectPr w:rsidR="007C43FC" w:rsidSect="00F4608E">
      <w:footerReference w:type="default" r:id="rId8"/>
      <w:pgSz w:w="11906" w:h="16838"/>
      <w:pgMar w:top="993" w:right="1417" w:bottom="1135" w:left="1417" w:header="708" w:footer="26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6E5DB" w14:textId="77777777" w:rsidR="002E1E2A" w:rsidRDefault="002E1E2A">
      <w:r>
        <w:separator/>
      </w:r>
    </w:p>
  </w:endnote>
  <w:endnote w:type="continuationSeparator" w:id="0">
    <w:p w14:paraId="20B7BC50" w14:textId="77777777" w:rsidR="002E1E2A" w:rsidRDefault="002E1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274903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8FA1847" w14:textId="53B625A2" w:rsidR="00953845" w:rsidRDefault="0095384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17B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17B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822CB7" w14:textId="77777777" w:rsidR="00844CCE" w:rsidRPr="00F4608E" w:rsidRDefault="00844CCE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55078" w14:textId="77777777" w:rsidR="002E1E2A" w:rsidRDefault="002E1E2A">
      <w:r>
        <w:rPr>
          <w:color w:val="000000"/>
        </w:rPr>
        <w:separator/>
      </w:r>
    </w:p>
  </w:footnote>
  <w:footnote w:type="continuationSeparator" w:id="0">
    <w:p w14:paraId="798EF3ED" w14:textId="77777777" w:rsidR="002E1E2A" w:rsidRDefault="002E1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6380872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2)"/>
      <w:lvlJc w:val="left"/>
      <w:pPr>
        <w:tabs>
          <w:tab w:val="num" w:pos="1146"/>
        </w:tabs>
        <w:ind w:left="1146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lowerLetter"/>
      <w:isLgl/>
      <w:lvlText w:val="%3)"/>
      <w:lvlJc w:val="left"/>
      <w:pPr>
        <w:tabs>
          <w:tab w:val="num" w:pos="1572"/>
        </w:tabs>
        <w:ind w:left="1572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" w15:restartNumberingAfterBreak="0">
    <w:nsid w:val="017473AA"/>
    <w:multiLevelType w:val="hybridMultilevel"/>
    <w:tmpl w:val="2F9E2C0A"/>
    <w:lvl w:ilvl="0" w:tplc="90B05D62">
      <w:start w:val="1"/>
      <w:numFmt w:val="decimal"/>
      <w:lvlText w:val="%1."/>
      <w:lvlJc w:val="left"/>
      <w:pPr>
        <w:ind w:left="107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1667"/>
    <w:multiLevelType w:val="multilevel"/>
    <w:tmpl w:val="6BF63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4277F57"/>
    <w:multiLevelType w:val="multilevel"/>
    <w:tmpl w:val="04F81CB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" w15:restartNumberingAfterBreak="0">
    <w:nsid w:val="05257A60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64D554E"/>
    <w:multiLevelType w:val="multilevel"/>
    <w:tmpl w:val="D01ECECE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6E943A8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0A2B38A9"/>
    <w:multiLevelType w:val="singleLevel"/>
    <w:tmpl w:val="CFCA33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0B851374"/>
    <w:multiLevelType w:val="multilevel"/>
    <w:tmpl w:val="F0C0751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0DF221D2"/>
    <w:multiLevelType w:val="hybridMultilevel"/>
    <w:tmpl w:val="39BE82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A21119"/>
    <w:multiLevelType w:val="hybridMultilevel"/>
    <w:tmpl w:val="C7BADF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14BA8"/>
    <w:multiLevelType w:val="multilevel"/>
    <w:tmpl w:val="4A2A7FB6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12" w15:restartNumberingAfterBreak="0">
    <w:nsid w:val="170668A8"/>
    <w:multiLevelType w:val="multilevel"/>
    <w:tmpl w:val="820C778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77170DB"/>
    <w:multiLevelType w:val="multilevel"/>
    <w:tmpl w:val="FB7426BA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8110176"/>
    <w:multiLevelType w:val="hybridMultilevel"/>
    <w:tmpl w:val="05864A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C214C0"/>
    <w:multiLevelType w:val="multilevel"/>
    <w:tmpl w:val="966046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7215D27"/>
    <w:multiLevelType w:val="multilevel"/>
    <w:tmpl w:val="C8E2389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C079A"/>
    <w:multiLevelType w:val="multilevel"/>
    <w:tmpl w:val="CFF45F92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32483118"/>
    <w:multiLevelType w:val="hybridMultilevel"/>
    <w:tmpl w:val="5350AF9A"/>
    <w:lvl w:ilvl="0" w:tplc="67BC21CE">
      <w:start w:val="1"/>
      <w:numFmt w:val="decimal"/>
      <w:lvlText w:val="%1."/>
      <w:lvlJc w:val="left"/>
      <w:pPr>
        <w:ind w:left="780" w:hanging="4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124FEF"/>
    <w:multiLevelType w:val="hybridMultilevel"/>
    <w:tmpl w:val="88C0C534"/>
    <w:lvl w:ilvl="0" w:tplc="21ECCB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D50158"/>
    <w:multiLevelType w:val="multilevel"/>
    <w:tmpl w:val="9B64D58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3C09598C"/>
    <w:multiLevelType w:val="multilevel"/>
    <w:tmpl w:val="1A5818C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3ED776F0"/>
    <w:multiLevelType w:val="multilevel"/>
    <w:tmpl w:val="534880C6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25" w15:restartNumberingAfterBreak="0">
    <w:nsid w:val="3F5971E6"/>
    <w:multiLevelType w:val="multilevel"/>
    <w:tmpl w:val="8448539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3F805BD0"/>
    <w:multiLevelType w:val="multilevel"/>
    <w:tmpl w:val="010218A8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27" w15:restartNumberingAfterBreak="0">
    <w:nsid w:val="42766B0B"/>
    <w:multiLevelType w:val="multilevel"/>
    <w:tmpl w:val="E3D4B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8" w15:restartNumberingAfterBreak="0">
    <w:nsid w:val="43073183"/>
    <w:multiLevelType w:val="hybridMultilevel"/>
    <w:tmpl w:val="D22A501C"/>
    <w:lvl w:ilvl="0" w:tplc="4AF28E98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9" w15:restartNumberingAfterBreak="0">
    <w:nsid w:val="43B35DF8"/>
    <w:multiLevelType w:val="hybridMultilevel"/>
    <w:tmpl w:val="4B7E8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4AFD9E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9423B0"/>
    <w:multiLevelType w:val="hybridMultilevel"/>
    <w:tmpl w:val="B6A6958A"/>
    <w:lvl w:ilvl="0" w:tplc="B7A23556">
      <w:start w:val="3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CE0720"/>
    <w:multiLevelType w:val="multilevel"/>
    <w:tmpl w:val="C818E4F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4C3379B9"/>
    <w:multiLevelType w:val="multilevel"/>
    <w:tmpl w:val="0B1A596E"/>
    <w:lvl w:ilvl="0">
      <w:start w:val="1"/>
      <w:numFmt w:val="decimal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4C452C5A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4CC7312A"/>
    <w:multiLevelType w:val="multilevel"/>
    <w:tmpl w:val="989E5092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36" w15:restartNumberingAfterBreak="0">
    <w:nsid w:val="521C3406"/>
    <w:multiLevelType w:val="multilevel"/>
    <w:tmpl w:val="12C215B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538A1EF2"/>
    <w:multiLevelType w:val="multilevel"/>
    <w:tmpl w:val="E5406196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38" w15:restartNumberingAfterBreak="0">
    <w:nsid w:val="544C2F88"/>
    <w:multiLevelType w:val="hybridMultilevel"/>
    <w:tmpl w:val="6E0E97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42A5"/>
    <w:multiLevelType w:val="multilevel"/>
    <w:tmpl w:val="3C2A6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0" w15:restartNumberingAfterBreak="0">
    <w:nsid w:val="55B83335"/>
    <w:multiLevelType w:val="hybridMultilevel"/>
    <w:tmpl w:val="5380EE04"/>
    <w:lvl w:ilvl="0" w:tplc="C060A6F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59C942FC"/>
    <w:multiLevelType w:val="multilevel"/>
    <w:tmpl w:val="10CA8D6E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2" w15:restartNumberingAfterBreak="0">
    <w:nsid w:val="5ADC7C9E"/>
    <w:multiLevelType w:val="multilevel"/>
    <w:tmpl w:val="3082353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3" w15:restartNumberingAfterBreak="0">
    <w:nsid w:val="5D7C1C97"/>
    <w:multiLevelType w:val="multilevel"/>
    <w:tmpl w:val="0B74B43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613C73B5"/>
    <w:multiLevelType w:val="multilevel"/>
    <w:tmpl w:val="37980D4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62BE5249"/>
    <w:multiLevelType w:val="multilevel"/>
    <w:tmpl w:val="E3420DA6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ED4975"/>
    <w:multiLevelType w:val="multilevel"/>
    <w:tmpl w:val="65886FE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64FC6434"/>
    <w:multiLevelType w:val="multilevel"/>
    <w:tmpl w:val="F3386E2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894AB6"/>
    <w:multiLevelType w:val="multilevel"/>
    <w:tmpl w:val="F41A4BD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686A699C"/>
    <w:multiLevelType w:val="multilevel"/>
    <w:tmpl w:val="B0C8639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0" w15:restartNumberingAfterBreak="0">
    <w:nsid w:val="689453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6951190A"/>
    <w:multiLevelType w:val="multilevel"/>
    <w:tmpl w:val="ADC6FE4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EF3AAC"/>
    <w:multiLevelType w:val="multilevel"/>
    <w:tmpl w:val="3C5AD88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53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42C0DFC"/>
    <w:multiLevelType w:val="multilevel"/>
    <w:tmpl w:val="24AEB3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74B10595"/>
    <w:multiLevelType w:val="multilevel"/>
    <w:tmpl w:val="D04CA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6" w15:restartNumberingAfterBreak="0">
    <w:nsid w:val="75117090"/>
    <w:multiLevelType w:val="multilevel"/>
    <w:tmpl w:val="7E02755C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57" w15:restartNumberingAfterBreak="0">
    <w:nsid w:val="76091665"/>
    <w:multiLevelType w:val="multilevel"/>
    <w:tmpl w:val="C7FEF1C0"/>
    <w:lvl w:ilvl="0">
      <w:start w:val="1"/>
      <w:numFmt w:val="decimal"/>
      <w:lvlText w:val="%1)"/>
      <w:lvlJc w:val="left"/>
      <w:pPr>
        <w:ind w:left="927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8" w15:restartNumberingAfterBreak="0">
    <w:nsid w:val="7A4C09F3"/>
    <w:multiLevelType w:val="multilevel"/>
    <w:tmpl w:val="D304E16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9" w15:restartNumberingAfterBreak="0">
    <w:nsid w:val="7C8F4C2C"/>
    <w:multiLevelType w:val="multilevel"/>
    <w:tmpl w:val="3EC69E5C"/>
    <w:styleLink w:val="Styl1"/>
    <w:lvl w:ilvl="0">
      <w:start w:val="2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D473AF"/>
    <w:multiLevelType w:val="hybridMultilevel"/>
    <w:tmpl w:val="AE76806C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7DDF1D39"/>
    <w:multiLevelType w:val="hybridMultilevel"/>
    <w:tmpl w:val="8C809A00"/>
    <w:lvl w:ilvl="0" w:tplc="405EA75E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5A200422">
      <w:start w:val="2"/>
      <w:numFmt w:val="decimal"/>
      <w:lvlText w:val="%2)"/>
      <w:lvlJc w:val="left"/>
      <w:pPr>
        <w:tabs>
          <w:tab w:val="num" w:pos="2215"/>
        </w:tabs>
        <w:ind w:left="221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348727250">
    <w:abstractNumId w:val="58"/>
  </w:num>
  <w:num w:numId="2" w16cid:durableId="138499161">
    <w:abstractNumId w:val="46"/>
  </w:num>
  <w:num w:numId="3" w16cid:durableId="1566138850">
    <w:abstractNumId w:val="32"/>
  </w:num>
  <w:num w:numId="4" w16cid:durableId="210387789">
    <w:abstractNumId w:val="2"/>
  </w:num>
  <w:num w:numId="5" w16cid:durableId="217716371">
    <w:abstractNumId w:val="54"/>
  </w:num>
  <w:num w:numId="6" w16cid:durableId="270627505">
    <w:abstractNumId w:val="44"/>
  </w:num>
  <w:num w:numId="7" w16cid:durableId="172384182">
    <w:abstractNumId w:val="8"/>
  </w:num>
  <w:num w:numId="8" w16cid:durableId="1063991919">
    <w:abstractNumId w:val="56"/>
  </w:num>
  <w:num w:numId="9" w16cid:durableId="1951663398">
    <w:abstractNumId w:val="48"/>
  </w:num>
  <w:num w:numId="10" w16cid:durableId="893584877">
    <w:abstractNumId w:val="35"/>
  </w:num>
  <w:num w:numId="11" w16cid:durableId="2026396154">
    <w:abstractNumId w:val="43"/>
  </w:num>
  <w:num w:numId="12" w16cid:durableId="29499017">
    <w:abstractNumId w:val="57"/>
  </w:num>
  <w:num w:numId="13" w16cid:durableId="463350716">
    <w:abstractNumId w:val="25"/>
  </w:num>
  <w:num w:numId="14" w16cid:durableId="90899640">
    <w:abstractNumId w:val="36"/>
  </w:num>
  <w:num w:numId="15" w16cid:durableId="163209491">
    <w:abstractNumId w:val="11"/>
  </w:num>
  <w:num w:numId="16" w16cid:durableId="1954358037">
    <w:abstractNumId w:val="45"/>
  </w:num>
  <w:num w:numId="17" w16cid:durableId="1108281902">
    <w:abstractNumId w:val="15"/>
  </w:num>
  <w:num w:numId="18" w16cid:durableId="375812394">
    <w:abstractNumId w:val="4"/>
  </w:num>
  <w:num w:numId="19" w16cid:durableId="2023585097">
    <w:abstractNumId w:val="5"/>
  </w:num>
  <w:num w:numId="20" w16cid:durableId="333338849">
    <w:abstractNumId w:val="22"/>
  </w:num>
  <w:num w:numId="21" w16cid:durableId="854466696">
    <w:abstractNumId w:val="37"/>
  </w:num>
  <w:num w:numId="22" w16cid:durableId="534316928">
    <w:abstractNumId w:val="12"/>
  </w:num>
  <w:num w:numId="23" w16cid:durableId="940259816">
    <w:abstractNumId w:val="26"/>
  </w:num>
  <w:num w:numId="24" w16cid:durableId="1261722616">
    <w:abstractNumId w:val="24"/>
  </w:num>
  <w:num w:numId="25" w16cid:durableId="447164040">
    <w:abstractNumId w:val="52"/>
  </w:num>
  <w:num w:numId="26" w16cid:durableId="188419625">
    <w:abstractNumId w:val="42"/>
  </w:num>
  <w:num w:numId="27" w16cid:durableId="1467628058">
    <w:abstractNumId w:val="51"/>
  </w:num>
  <w:num w:numId="28" w16cid:durableId="233590641">
    <w:abstractNumId w:val="3"/>
  </w:num>
  <w:num w:numId="29" w16cid:durableId="56978601">
    <w:abstractNumId w:val="41"/>
  </w:num>
  <w:num w:numId="30" w16cid:durableId="344481891">
    <w:abstractNumId w:val="47"/>
  </w:num>
  <w:num w:numId="31" w16cid:durableId="1425295745">
    <w:abstractNumId w:val="49"/>
  </w:num>
  <w:num w:numId="32" w16cid:durableId="392966678">
    <w:abstractNumId w:val="17"/>
  </w:num>
  <w:num w:numId="33" w16cid:durableId="1482388507">
    <w:abstractNumId w:val="23"/>
  </w:num>
  <w:num w:numId="34" w16cid:durableId="1925383155">
    <w:abstractNumId w:val="31"/>
  </w:num>
  <w:num w:numId="35" w16cid:durableId="6712591">
    <w:abstractNumId w:val="18"/>
  </w:num>
  <w:num w:numId="36" w16cid:durableId="1096488161">
    <w:abstractNumId w:val="29"/>
  </w:num>
  <w:num w:numId="37" w16cid:durableId="581110905">
    <w:abstractNumId w:val="27"/>
  </w:num>
  <w:num w:numId="38" w16cid:durableId="2137137027">
    <w:abstractNumId w:val="39"/>
  </w:num>
  <w:num w:numId="39" w16cid:durableId="1147740985">
    <w:abstractNumId w:val="13"/>
  </w:num>
  <w:num w:numId="40" w16cid:durableId="424424204">
    <w:abstractNumId w:val="55"/>
  </w:num>
  <w:num w:numId="41" w16cid:durableId="2123378388">
    <w:abstractNumId w:val="34"/>
  </w:num>
  <w:num w:numId="42" w16cid:durableId="1635325770">
    <w:abstractNumId w:val="1"/>
  </w:num>
  <w:num w:numId="43" w16cid:durableId="173233720">
    <w:abstractNumId w:val="0"/>
  </w:num>
  <w:num w:numId="44" w16cid:durableId="937905624">
    <w:abstractNumId w:val="62"/>
  </w:num>
  <w:num w:numId="45" w16cid:durableId="1302228427">
    <w:abstractNumId w:val="28"/>
  </w:num>
  <w:num w:numId="46" w16cid:durableId="1750811442">
    <w:abstractNumId w:val="61"/>
  </w:num>
  <w:num w:numId="47" w16cid:durableId="2042239986">
    <w:abstractNumId w:val="59"/>
  </w:num>
  <w:num w:numId="48" w16cid:durableId="36399102">
    <w:abstractNumId w:val="21"/>
  </w:num>
  <w:num w:numId="49" w16cid:durableId="386875908">
    <w:abstractNumId w:val="6"/>
    <w:lvlOverride w:ilvl="0">
      <w:startOverride w:val="1"/>
    </w:lvlOverride>
  </w:num>
  <w:num w:numId="50" w16cid:durableId="904953399">
    <w:abstractNumId w:val="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1" w16cid:durableId="15054415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49654938">
    <w:abstractNumId w:val="60"/>
  </w:num>
  <w:num w:numId="53" w16cid:durableId="1365330486">
    <w:abstractNumId w:val="30"/>
  </w:num>
  <w:num w:numId="54" w16cid:durableId="701251209">
    <w:abstractNumId w:val="33"/>
  </w:num>
  <w:num w:numId="55" w16cid:durableId="1727797114">
    <w:abstractNumId w:val="38"/>
  </w:num>
  <w:num w:numId="56" w16cid:durableId="103579228">
    <w:abstractNumId w:val="16"/>
  </w:num>
  <w:num w:numId="57" w16cid:durableId="373696592">
    <w:abstractNumId w:val="19"/>
  </w:num>
  <w:num w:numId="58" w16cid:durableId="61491029">
    <w:abstractNumId w:val="53"/>
  </w:num>
  <w:num w:numId="59" w16cid:durableId="292516955">
    <w:abstractNumId w:val="50"/>
  </w:num>
  <w:num w:numId="60" w16cid:durableId="761339354">
    <w:abstractNumId w:val="7"/>
  </w:num>
  <w:num w:numId="61" w16cid:durableId="1690524527">
    <w:abstractNumId w:val="40"/>
  </w:num>
  <w:num w:numId="62" w16cid:durableId="1950505034">
    <w:abstractNumId w:val="14"/>
  </w:num>
  <w:num w:numId="63" w16cid:durableId="918442778">
    <w:abstractNumId w:val="9"/>
  </w:num>
  <w:num w:numId="64" w16cid:durableId="1001548451">
    <w:abstractNumId w:val="1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FB0"/>
    <w:rsid w:val="000130CB"/>
    <w:rsid w:val="00015A21"/>
    <w:rsid w:val="00016C65"/>
    <w:rsid w:val="0003276E"/>
    <w:rsid w:val="0003401C"/>
    <w:rsid w:val="00051C45"/>
    <w:rsid w:val="00065094"/>
    <w:rsid w:val="00073ABB"/>
    <w:rsid w:val="00080A03"/>
    <w:rsid w:val="00097489"/>
    <w:rsid w:val="000A1674"/>
    <w:rsid w:val="000A515D"/>
    <w:rsid w:val="000A543C"/>
    <w:rsid w:val="000B6548"/>
    <w:rsid w:val="000B6FFA"/>
    <w:rsid w:val="000F72CE"/>
    <w:rsid w:val="00102802"/>
    <w:rsid w:val="001108FA"/>
    <w:rsid w:val="0011558E"/>
    <w:rsid w:val="00115C13"/>
    <w:rsid w:val="001160ED"/>
    <w:rsid w:val="00155A9B"/>
    <w:rsid w:val="00160B80"/>
    <w:rsid w:val="00197CA7"/>
    <w:rsid w:val="001A25A6"/>
    <w:rsid w:val="001B03EC"/>
    <w:rsid w:val="001C21B1"/>
    <w:rsid w:val="001D0A5E"/>
    <w:rsid w:val="001E7C87"/>
    <w:rsid w:val="00201790"/>
    <w:rsid w:val="0020318C"/>
    <w:rsid w:val="002075A5"/>
    <w:rsid w:val="0021173B"/>
    <w:rsid w:val="00212268"/>
    <w:rsid w:val="00213042"/>
    <w:rsid w:val="00225D50"/>
    <w:rsid w:val="00234262"/>
    <w:rsid w:val="00234D72"/>
    <w:rsid w:val="0024610C"/>
    <w:rsid w:val="00262E47"/>
    <w:rsid w:val="00272030"/>
    <w:rsid w:val="00282C2F"/>
    <w:rsid w:val="002847E3"/>
    <w:rsid w:val="002B23D4"/>
    <w:rsid w:val="002B5273"/>
    <w:rsid w:val="002C7AE7"/>
    <w:rsid w:val="002E1E2A"/>
    <w:rsid w:val="002F332B"/>
    <w:rsid w:val="00302D3F"/>
    <w:rsid w:val="0031057A"/>
    <w:rsid w:val="00326FB8"/>
    <w:rsid w:val="00355807"/>
    <w:rsid w:val="00383C9B"/>
    <w:rsid w:val="003858FA"/>
    <w:rsid w:val="003A17BF"/>
    <w:rsid w:val="003A49FE"/>
    <w:rsid w:val="003A5939"/>
    <w:rsid w:val="003B5856"/>
    <w:rsid w:val="003C0FEA"/>
    <w:rsid w:val="003E3B86"/>
    <w:rsid w:val="003E792A"/>
    <w:rsid w:val="003F14F1"/>
    <w:rsid w:val="003F4CCF"/>
    <w:rsid w:val="0040457A"/>
    <w:rsid w:val="004307F0"/>
    <w:rsid w:val="00434760"/>
    <w:rsid w:val="00435706"/>
    <w:rsid w:val="00445933"/>
    <w:rsid w:val="00462EFF"/>
    <w:rsid w:val="004673D6"/>
    <w:rsid w:val="00471763"/>
    <w:rsid w:val="00483116"/>
    <w:rsid w:val="004B5240"/>
    <w:rsid w:val="004C6CF5"/>
    <w:rsid w:val="005136D4"/>
    <w:rsid w:val="005171C8"/>
    <w:rsid w:val="00535C36"/>
    <w:rsid w:val="00537C2A"/>
    <w:rsid w:val="00544444"/>
    <w:rsid w:val="0054533F"/>
    <w:rsid w:val="00556FF9"/>
    <w:rsid w:val="00564565"/>
    <w:rsid w:val="005729B5"/>
    <w:rsid w:val="00590A63"/>
    <w:rsid w:val="0059575F"/>
    <w:rsid w:val="005B1321"/>
    <w:rsid w:val="005B1986"/>
    <w:rsid w:val="005B489B"/>
    <w:rsid w:val="005C29A0"/>
    <w:rsid w:val="005C5592"/>
    <w:rsid w:val="005C6599"/>
    <w:rsid w:val="005D75DF"/>
    <w:rsid w:val="005E744A"/>
    <w:rsid w:val="006010EA"/>
    <w:rsid w:val="00604949"/>
    <w:rsid w:val="006122BF"/>
    <w:rsid w:val="006156A3"/>
    <w:rsid w:val="006176F0"/>
    <w:rsid w:val="0063003E"/>
    <w:rsid w:val="00630BE3"/>
    <w:rsid w:val="00632731"/>
    <w:rsid w:val="00632B62"/>
    <w:rsid w:val="00662A7B"/>
    <w:rsid w:val="00663BEA"/>
    <w:rsid w:val="00673D34"/>
    <w:rsid w:val="00674683"/>
    <w:rsid w:val="00684645"/>
    <w:rsid w:val="006A3F8A"/>
    <w:rsid w:val="006B0E19"/>
    <w:rsid w:val="006C54B0"/>
    <w:rsid w:val="006C5F5F"/>
    <w:rsid w:val="006D28C8"/>
    <w:rsid w:val="006E56EA"/>
    <w:rsid w:val="00707F0B"/>
    <w:rsid w:val="00711A8A"/>
    <w:rsid w:val="0071337C"/>
    <w:rsid w:val="00732BD9"/>
    <w:rsid w:val="0074070B"/>
    <w:rsid w:val="007471D4"/>
    <w:rsid w:val="00753936"/>
    <w:rsid w:val="00764BCD"/>
    <w:rsid w:val="007672BE"/>
    <w:rsid w:val="00780773"/>
    <w:rsid w:val="00782F90"/>
    <w:rsid w:val="007830BC"/>
    <w:rsid w:val="00791176"/>
    <w:rsid w:val="0079550B"/>
    <w:rsid w:val="007C43FC"/>
    <w:rsid w:val="007D199F"/>
    <w:rsid w:val="007D1C5E"/>
    <w:rsid w:val="007D1C9F"/>
    <w:rsid w:val="007D36C2"/>
    <w:rsid w:val="007D7D6D"/>
    <w:rsid w:val="007E119E"/>
    <w:rsid w:val="00800F20"/>
    <w:rsid w:val="00806A38"/>
    <w:rsid w:val="00825CF8"/>
    <w:rsid w:val="008305D7"/>
    <w:rsid w:val="00844CCE"/>
    <w:rsid w:val="00852FB7"/>
    <w:rsid w:val="00860DCA"/>
    <w:rsid w:val="0087236B"/>
    <w:rsid w:val="0087534E"/>
    <w:rsid w:val="00880C26"/>
    <w:rsid w:val="00882690"/>
    <w:rsid w:val="00887112"/>
    <w:rsid w:val="00893FB0"/>
    <w:rsid w:val="00896826"/>
    <w:rsid w:val="008A3B2B"/>
    <w:rsid w:val="008B6DB9"/>
    <w:rsid w:val="008C3585"/>
    <w:rsid w:val="008D0614"/>
    <w:rsid w:val="008D234E"/>
    <w:rsid w:val="008E7D74"/>
    <w:rsid w:val="00922855"/>
    <w:rsid w:val="00935066"/>
    <w:rsid w:val="00942918"/>
    <w:rsid w:val="0094677D"/>
    <w:rsid w:val="00953845"/>
    <w:rsid w:val="00957EEA"/>
    <w:rsid w:val="00964869"/>
    <w:rsid w:val="00974BC3"/>
    <w:rsid w:val="00981042"/>
    <w:rsid w:val="00992C24"/>
    <w:rsid w:val="00994B4C"/>
    <w:rsid w:val="0099697A"/>
    <w:rsid w:val="009A0D6B"/>
    <w:rsid w:val="009F3502"/>
    <w:rsid w:val="00A21DA1"/>
    <w:rsid w:val="00A23CBA"/>
    <w:rsid w:val="00A25C51"/>
    <w:rsid w:val="00A347D7"/>
    <w:rsid w:val="00A615E5"/>
    <w:rsid w:val="00A64FF9"/>
    <w:rsid w:val="00A671C9"/>
    <w:rsid w:val="00A67F8A"/>
    <w:rsid w:val="00A74CEA"/>
    <w:rsid w:val="00AA687D"/>
    <w:rsid w:val="00AB6FD2"/>
    <w:rsid w:val="00AF12F8"/>
    <w:rsid w:val="00AF3020"/>
    <w:rsid w:val="00AF69FF"/>
    <w:rsid w:val="00B03325"/>
    <w:rsid w:val="00B10958"/>
    <w:rsid w:val="00B27AC9"/>
    <w:rsid w:val="00B43854"/>
    <w:rsid w:val="00B44DFC"/>
    <w:rsid w:val="00B4564B"/>
    <w:rsid w:val="00B60B32"/>
    <w:rsid w:val="00B61B74"/>
    <w:rsid w:val="00B812A0"/>
    <w:rsid w:val="00B8253F"/>
    <w:rsid w:val="00B826D8"/>
    <w:rsid w:val="00B870A6"/>
    <w:rsid w:val="00B96F01"/>
    <w:rsid w:val="00BA75D0"/>
    <w:rsid w:val="00BF5C30"/>
    <w:rsid w:val="00C01871"/>
    <w:rsid w:val="00C04CFF"/>
    <w:rsid w:val="00C14C55"/>
    <w:rsid w:val="00C15D65"/>
    <w:rsid w:val="00C23EDE"/>
    <w:rsid w:val="00C27BC0"/>
    <w:rsid w:val="00C42496"/>
    <w:rsid w:val="00C6764B"/>
    <w:rsid w:val="00C7101C"/>
    <w:rsid w:val="00C92C3C"/>
    <w:rsid w:val="00CB141A"/>
    <w:rsid w:val="00CC1EE0"/>
    <w:rsid w:val="00CC4573"/>
    <w:rsid w:val="00CC47F2"/>
    <w:rsid w:val="00CE04F7"/>
    <w:rsid w:val="00CE69F5"/>
    <w:rsid w:val="00D00BD6"/>
    <w:rsid w:val="00D22FD5"/>
    <w:rsid w:val="00D26AE6"/>
    <w:rsid w:val="00D27559"/>
    <w:rsid w:val="00D42710"/>
    <w:rsid w:val="00D42E3C"/>
    <w:rsid w:val="00D61272"/>
    <w:rsid w:val="00D64984"/>
    <w:rsid w:val="00D875AD"/>
    <w:rsid w:val="00DB37F5"/>
    <w:rsid w:val="00DB5C37"/>
    <w:rsid w:val="00DC46AA"/>
    <w:rsid w:val="00DD376F"/>
    <w:rsid w:val="00DD55E8"/>
    <w:rsid w:val="00DE3AA5"/>
    <w:rsid w:val="00E06E76"/>
    <w:rsid w:val="00E37B81"/>
    <w:rsid w:val="00E4294C"/>
    <w:rsid w:val="00E612B9"/>
    <w:rsid w:val="00E81760"/>
    <w:rsid w:val="00EA0296"/>
    <w:rsid w:val="00EA08AA"/>
    <w:rsid w:val="00EA0E4C"/>
    <w:rsid w:val="00EA5603"/>
    <w:rsid w:val="00EB2A52"/>
    <w:rsid w:val="00EC6BE4"/>
    <w:rsid w:val="00ED4694"/>
    <w:rsid w:val="00F0341F"/>
    <w:rsid w:val="00F117DC"/>
    <w:rsid w:val="00F267C2"/>
    <w:rsid w:val="00F32348"/>
    <w:rsid w:val="00F34CDD"/>
    <w:rsid w:val="00F4608E"/>
    <w:rsid w:val="00F61195"/>
    <w:rsid w:val="00F92AA3"/>
    <w:rsid w:val="00FA5FBD"/>
    <w:rsid w:val="00FA642C"/>
    <w:rsid w:val="00FD2ACA"/>
    <w:rsid w:val="00FE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892EF"/>
  <w15:docId w15:val="{67ACF9C4-57F3-499D-A416-765048387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overflowPunct w:val="0"/>
      <w:autoSpaceDE w:val="0"/>
      <w:autoSpaceDN w:val="0"/>
      <w:textAlignment w:val="baseline"/>
    </w:pPr>
    <w:rPr>
      <w:kern w:val="3"/>
      <w:sz w:val="22"/>
      <w:szCs w:val="2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B6DB9"/>
    <w:pPr>
      <w:keepNext/>
      <w:widowControl/>
      <w:suppressAutoHyphens w:val="0"/>
      <w:overflowPunct/>
      <w:autoSpaceDE/>
      <w:autoSpaceDN/>
      <w:spacing w:before="240" w:after="60"/>
      <w:textAlignment w:val="auto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Tekstpodstawowywcity">
    <w:name w:val="Body Text Indent"/>
    <w:basedOn w:val="Normalny"/>
    <w:pPr>
      <w:widowControl/>
      <w:overflowPunct/>
      <w:autoSpaceDE/>
      <w:ind w:left="360" w:hanging="360"/>
      <w:textAlignment w:val="auto"/>
    </w:pPr>
    <w:rPr>
      <w:rFonts w:ascii="Times New Roman" w:hAnsi="Times New Roman"/>
      <w:kern w:val="0"/>
      <w:sz w:val="24"/>
      <w:szCs w:val="24"/>
      <w:lang w:eastAsia="ar-SA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4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4B0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225D5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25D50"/>
    <w:pPr>
      <w:widowControl/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5D5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4271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42710"/>
    <w:rPr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460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608E"/>
    <w:rPr>
      <w:kern w:val="3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460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608E"/>
    <w:rPr>
      <w:kern w:val="3"/>
      <w:sz w:val="22"/>
      <w:szCs w:val="22"/>
    </w:rPr>
  </w:style>
  <w:style w:type="numbering" w:customStyle="1" w:styleId="Styl1">
    <w:name w:val="Styl1"/>
    <w:uiPriority w:val="99"/>
    <w:pPr>
      <w:numPr>
        <w:numId w:val="47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B6DB9"/>
    <w:rPr>
      <w:rFonts w:ascii="Cambria" w:hAnsi="Cambria"/>
      <w:b/>
      <w:bCs/>
      <w:i/>
      <w:iCs/>
      <w:sz w:val="28"/>
      <w:szCs w:val="28"/>
    </w:rPr>
  </w:style>
  <w:style w:type="paragraph" w:styleId="Tytu">
    <w:name w:val="Title"/>
    <w:basedOn w:val="Normalny"/>
    <w:link w:val="TytuZnak"/>
    <w:qFormat/>
    <w:rsid w:val="008B6DB9"/>
    <w:pPr>
      <w:widowControl/>
      <w:suppressAutoHyphens w:val="0"/>
      <w:overflowPunct/>
      <w:autoSpaceDE/>
      <w:autoSpaceDN/>
      <w:jc w:val="center"/>
      <w:textAlignment w:val="auto"/>
    </w:pPr>
    <w:rPr>
      <w:rFonts w:ascii="Times New Roman" w:hAnsi="Times New Roman"/>
      <w:b/>
      <w:kern w:val="0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8B6DB9"/>
    <w:rPr>
      <w:rFonts w:ascii="Times New Roman" w:hAnsi="Times New Roman"/>
      <w:b/>
      <w:sz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4C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4CDD"/>
    <w:rPr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lk034471\Desktop\WZ%20Umowa%20wykonawcza%20+%20warunki%20p&#322;atno&#347;ci%20z%20dotacji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40FD3-7538-4D72-ADA2-983D4C67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 Umowa wykonawcza + warunki płatności z dotacji.dot</Template>
  <TotalTime>1</TotalTime>
  <Pages>3</Pages>
  <Words>949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SA</Company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Kośnik Leszek</dc:creator>
  <cp:lastModifiedBy>Grzybowska Małgorzata</cp:lastModifiedBy>
  <cp:revision>2</cp:revision>
  <cp:lastPrinted>2015-02-02T07:25:00Z</cp:lastPrinted>
  <dcterms:created xsi:type="dcterms:W3CDTF">2024-07-11T12:11:00Z</dcterms:created>
  <dcterms:modified xsi:type="dcterms:W3CDTF">2024-07-11T12:11:00Z</dcterms:modified>
</cp:coreProperties>
</file>